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8C662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Степная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8C662E">
        <w:rPr>
          <w:i/>
          <w:iCs/>
        </w:rPr>
        <w:t>От 0+0 до 0+340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6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0"/>
        <w:gridCol w:w="1673"/>
        <w:gridCol w:w="2510"/>
        <w:gridCol w:w="807"/>
        <w:gridCol w:w="682"/>
        <w:gridCol w:w="821"/>
        <w:gridCol w:w="1295"/>
        <w:gridCol w:w="548"/>
        <w:gridCol w:w="913"/>
        <w:gridCol w:w="724"/>
      </w:tblGrid>
      <w:tr w:rsidR="001842E0" w:rsidRPr="00AF764A" w:rsidTr="00AF764A">
        <w:trPr>
          <w:trHeight w:val="23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AF764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AF764A"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AF764A" w:rsidTr="00AF764A">
        <w:trPr>
          <w:trHeight w:val="23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F764A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0+10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0+330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C662E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62E" w:rsidRPr="00AF764A" w:rsidRDefault="008C662E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AF764A" w:rsidTr="00AF764A">
        <w:trPr>
          <w:trHeight w:val="23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8C662E" w:rsidP="008C662E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AF764A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8C662E" w:rsidP="008C662E">
            <w:pPr>
              <w:rPr>
                <w:rFonts w:ascii="Arial" w:hAnsi="Arial" w:cs="Arial"/>
                <w:sz w:val="22"/>
                <w:szCs w:val="16"/>
              </w:rPr>
            </w:pPr>
            <w:r w:rsidRPr="00AF764A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 w:rsidP="008C662E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AF764A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AF764A" w:rsidRDefault="00AF764A" w:rsidP="00AF764A">
      <w:pPr>
        <w:pStyle w:val="a6"/>
        <w:outlineLvl w:val="0"/>
      </w:pPr>
    </w:p>
    <w:p w:rsidR="00AF764A" w:rsidRDefault="00AF764A" w:rsidP="00AF764A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AF764A" w:rsidRDefault="00AF764A" w:rsidP="00AF764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Степная</w:t>
      </w:r>
    </w:p>
    <w:p w:rsidR="00AF764A" w:rsidRDefault="00AF764A" w:rsidP="00AF764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0+340</w:t>
      </w:r>
    </w:p>
    <w:p w:rsidR="00AF764A" w:rsidRDefault="00AF764A" w:rsidP="00AF764A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AF764A" w:rsidRDefault="00AF764A" w:rsidP="00AF764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22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42"/>
        <w:gridCol w:w="1307"/>
        <w:gridCol w:w="1308"/>
        <w:gridCol w:w="1235"/>
        <w:gridCol w:w="1234"/>
        <w:gridCol w:w="1234"/>
        <w:gridCol w:w="1234"/>
        <w:gridCol w:w="1235"/>
      </w:tblGrid>
      <w:tr w:rsidR="00AF764A" w:rsidTr="00667952">
        <w:trPr>
          <w:cantSplit/>
          <w:trHeight w:val="31"/>
          <w:tblHeader/>
          <w:jc w:val="center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46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64A" w:rsidTr="00667952">
        <w:trPr>
          <w:trHeight w:val="31"/>
          <w:tblHeader/>
          <w:jc w:val="center"/>
        </w:trPr>
        <w:tc>
          <w:tcPr>
            <w:tcW w:w="44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0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3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3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AF764A" w:rsidTr="00667952">
        <w:trPr>
          <w:trHeight w:val="31"/>
          <w:tblHeader/>
          <w:jc w:val="center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AF764A" w:rsidTr="00667952">
        <w:trPr>
          <w:trHeight w:val="31"/>
          <w:jc w:val="center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</w:tr>
      <w:tr w:rsidR="00AF764A" w:rsidTr="00667952">
        <w:trPr>
          <w:trHeight w:val="31"/>
          <w:jc w:val="center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0+327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9/9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hAnsi="Arial" w:cs="Arial"/>
          <w:b/>
          <w:bCs/>
        </w:rPr>
      </w:pPr>
    </w:p>
    <w:p w:rsidR="00AF764A" w:rsidRDefault="00AF764A" w:rsidP="00AF764A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AF764A" w:rsidRDefault="00AF764A" w:rsidP="00AF764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Степная</w:t>
      </w:r>
    </w:p>
    <w:p w:rsidR="00AF764A" w:rsidRDefault="00AF764A" w:rsidP="00AF764A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0+340</w:t>
      </w:r>
    </w:p>
    <w:p w:rsidR="00AF764A" w:rsidRDefault="00AF764A" w:rsidP="00AF764A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AF764A" w:rsidRDefault="00AF764A" w:rsidP="00AF764A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89"/>
        <w:gridCol w:w="1410"/>
        <w:gridCol w:w="1441"/>
        <w:gridCol w:w="1430"/>
        <w:gridCol w:w="1662"/>
        <w:gridCol w:w="1629"/>
        <w:gridCol w:w="1662"/>
      </w:tblGrid>
      <w:tr w:rsidR="00AF764A" w:rsidTr="00667952">
        <w:trPr>
          <w:trHeight w:val="33"/>
          <w:tblHeader/>
          <w:jc w:val="center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AF764A" w:rsidTr="00667952">
        <w:trPr>
          <w:trHeight w:val="33"/>
          <w:tblHeader/>
          <w:jc w:val="center"/>
        </w:trPr>
        <w:tc>
          <w:tcPr>
            <w:tcW w:w="5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 w:rsidRPr="00AF764A">
              <w:rPr>
                <w:rFonts w:ascii="Arial" w:hAnsi="Arial" w:cs="Arial"/>
                <w:b/>
                <w:bCs/>
                <w:sz w:val="20"/>
                <w:szCs w:val="18"/>
              </w:rPr>
              <w:t>Проектируемые</w:t>
            </w:r>
            <w:proofErr w:type="gramEnd"/>
            <w:r w:rsidRPr="00AF764A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AF764A" w:rsidTr="00667952">
        <w:trPr>
          <w:trHeight w:val="33"/>
          <w:tblHeader/>
          <w:jc w:val="center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64A" w:rsidRDefault="00AF764A" w:rsidP="006679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AF764A" w:rsidTr="00667952">
        <w:trPr>
          <w:trHeight w:val="33"/>
          <w:jc w:val="center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680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</w:tr>
      <w:tr w:rsidR="00AF764A" w:rsidTr="00667952">
        <w:trPr>
          <w:trHeight w:val="33"/>
          <w:jc w:val="center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0+340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</w:tr>
      <w:tr w:rsidR="00AF764A" w:rsidTr="00667952">
        <w:trPr>
          <w:trHeight w:val="33"/>
          <w:jc w:val="center"/>
        </w:trPr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0+340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64A" w:rsidRDefault="00AF764A" w:rsidP="00667952">
            <w:pPr>
              <w:rPr>
                <w:rFonts w:ascii="Arial" w:hAnsi="Arial" w:cs="Arial"/>
              </w:rPr>
            </w:pPr>
          </w:p>
        </w:tc>
      </w:tr>
    </w:tbl>
    <w:p w:rsidR="00AF764A" w:rsidRDefault="00AF764A" w:rsidP="00AF764A">
      <w:pPr>
        <w:pStyle w:val="a3"/>
        <w:rPr>
          <w:rFonts w:eastAsia="MS Mincho"/>
        </w:rPr>
      </w:pPr>
    </w:p>
    <w:p w:rsidR="00AF764A" w:rsidRDefault="00AF764A" w:rsidP="00AF764A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AF764A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C662E"/>
    <w:rsid w:val="001842E0"/>
    <w:rsid w:val="00215347"/>
    <w:rsid w:val="0029070B"/>
    <w:rsid w:val="005F6EE4"/>
    <w:rsid w:val="008C662E"/>
    <w:rsid w:val="00AF764A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6EE4"/>
    <w:rPr>
      <w:sz w:val="24"/>
      <w:szCs w:val="24"/>
    </w:rPr>
  </w:style>
  <w:style w:type="paragraph" w:styleId="1">
    <w:name w:val="heading 1"/>
    <w:basedOn w:val="a"/>
    <w:next w:val="a"/>
    <w:qFormat/>
    <w:rsid w:val="005F6EE4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F6EE4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AF764A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AF764A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AF764A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AF764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2019-06-08T10:14:00Z</dcterms:created>
  <dcterms:modified xsi:type="dcterms:W3CDTF">2019-06-08T10:14:00Z</dcterms:modified>
</cp:coreProperties>
</file>